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622AC0E7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bookmarkEnd w:id="0"/>
      <w:r w:rsidR="00847F9C" w:rsidRPr="00847F9C">
        <w:rPr>
          <w:b/>
          <w:noProof/>
          <w:sz w:val="24"/>
        </w:rPr>
        <w:t>204039</w:t>
      </w:r>
    </w:p>
    <w:p w14:paraId="3382ADE2" w14:textId="77777777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578404B9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BBABBC5" w14:textId="7777777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D70B4" w14:textId="4A91F0D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204331</w:t>
      </w:r>
    </w:p>
    <w:p w14:paraId="7B09822D" w14:textId="4CD759B8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</w:p>
    <w:p w14:paraId="36D401EB" w14:textId="77777777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12DEC172" w14:textId="77777777" w:rsidR="00EC03D6" w:rsidRPr="00EC03D6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25AA4F5C" w:rsidR="000D5FAA" w:rsidRDefault="009718D8">
            <w:pPr>
              <w:pStyle w:val="TAC"/>
            </w:pPr>
            <w:r w:rsidRPr="009718D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7A798B84" w14:textId="75303FB9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0F100DCA" w:rsidR="000D5FAA" w:rsidRDefault="004F6B5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3DEC32A4" w:rsidR="000D5FAA" w:rsidRDefault="004F6B5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0FC3E73C" w14:textId="02E2ADFD" w:rsidR="008053E1" w:rsidRDefault="008053E1" w:rsidP="008053E1">
      <w:pPr>
        <w:pStyle w:val="B1"/>
      </w:pPr>
      <w:r>
        <w:t>-</w:t>
      </w:r>
      <w:r>
        <w:rPr>
          <w:rFonts w:hint="eastAsia"/>
        </w:rPr>
        <w:tab/>
      </w:r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6E8E4A7F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AF Key</w:t>
      </w:r>
      <w:r>
        <w:t>;</w:t>
      </w:r>
    </w:p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737014D6" w:rsidR="000B7E9E" w:rsidRDefault="000B7E9E" w:rsidP="000B7E9E">
      <w:pPr>
        <w:pStyle w:val="B1"/>
      </w:pPr>
      <w:r>
        <w:t>a)</w:t>
      </w:r>
      <w:r>
        <w:tab/>
        <w:t xml:space="preserve">Impacts on </w:t>
      </w:r>
      <w:r w:rsidR="00BC4D0C">
        <w:t xml:space="preserve">AUSF and UDM to provide </w:t>
      </w:r>
      <w:r w:rsidR="00BC4D0C" w:rsidRPr="00BC4D0C">
        <w:t>AKMA key material</w:t>
      </w:r>
      <w:r>
        <w:t>;</w:t>
      </w:r>
    </w:p>
    <w:p w14:paraId="11B03294" w14:textId="4DC36021" w:rsidR="000B7E9E" w:rsidRPr="00251D80" w:rsidRDefault="000B7E9E" w:rsidP="000B7E9E">
      <w:pPr>
        <w:rPr>
          <w:i/>
        </w:rPr>
      </w:pPr>
      <w:r w:rsidRPr="006012C0">
        <w:t xml:space="preserve">Coordination </w:t>
      </w:r>
      <w:r>
        <w:t>between 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77777777" w:rsidR="00771F34" w:rsidRDefault="00771F34" w:rsidP="00771F34">
            <w:pPr>
              <w:pStyle w:val="TAL"/>
            </w:pPr>
          </w:p>
        </w:tc>
      </w:tr>
      <w:tr w:rsidR="00771F34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2138BDD1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035CE403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>Extensions of Authentication Server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FA0EC86" w14:textId="2A50708B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77777777" w:rsidR="00771F34" w:rsidRDefault="00771F34" w:rsidP="00771F34">
            <w:pPr>
              <w:pStyle w:val="TAL"/>
            </w:pPr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77777777" w:rsidR="00771F34" w:rsidRDefault="00771F34" w:rsidP="00771F34">
            <w:pPr>
              <w:pStyle w:val="TAL"/>
            </w:pPr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77777777" w:rsidR="00771F34" w:rsidRDefault="00771F34" w:rsidP="00771F34">
            <w:pPr>
              <w:pStyle w:val="TAL"/>
            </w:pPr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7777777" w:rsidR="00771F34" w:rsidRDefault="00771F34" w:rsidP="00771F34">
            <w:pPr>
              <w:pStyle w:val="TAL"/>
            </w:pPr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  <w:rPr>
                <w:rFonts w:hint="eastAsia"/>
              </w:rPr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4E47BB" w:rsidRDefault="004E47BB" w:rsidP="004E47BB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3858E" w14:textId="77777777" w:rsidR="00C21C73" w:rsidRDefault="00C21C73">
      <w:r>
        <w:separator/>
      </w:r>
    </w:p>
  </w:endnote>
  <w:endnote w:type="continuationSeparator" w:id="0">
    <w:p w14:paraId="4AB49490" w14:textId="77777777" w:rsidR="00C21C73" w:rsidRDefault="00C2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1894A" w14:textId="77777777" w:rsidR="00C21C73" w:rsidRDefault="00C21C73">
      <w:r>
        <w:separator/>
      </w:r>
    </w:p>
  </w:footnote>
  <w:footnote w:type="continuationSeparator" w:id="0">
    <w:p w14:paraId="163C4FE8" w14:textId="77777777" w:rsidR="00C21C73" w:rsidRDefault="00C21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7E9E"/>
    <w:rsid w:val="000D5FAA"/>
    <w:rsid w:val="000F0D50"/>
    <w:rsid w:val="00127089"/>
    <w:rsid w:val="00211A6B"/>
    <w:rsid w:val="00246C9E"/>
    <w:rsid w:val="00335ACC"/>
    <w:rsid w:val="004A5156"/>
    <w:rsid w:val="004E47BB"/>
    <w:rsid w:val="004F6B5E"/>
    <w:rsid w:val="00511C07"/>
    <w:rsid w:val="005F6700"/>
    <w:rsid w:val="00643C17"/>
    <w:rsid w:val="006670A1"/>
    <w:rsid w:val="00771F34"/>
    <w:rsid w:val="007E7794"/>
    <w:rsid w:val="008053E1"/>
    <w:rsid w:val="00847F9C"/>
    <w:rsid w:val="00864CE2"/>
    <w:rsid w:val="00945C84"/>
    <w:rsid w:val="009718D8"/>
    <w:rsid w:val="009B3B76"/>
    <w:rsid w:val="009F645E"/>
    <w:rsid w:val="009F7190"/>
    <w:rsid w:val="00A20660"/>
    <w:rsid w:val="00A475C4"/>
    <w:rsid w:val="00A55457"/>
    <w:rsid w:val="00A77900"/>
    <w:rsid w:val="00AF31DC"/>
    <w:rsid w:val="00B03EE6"/>
    <w:rsid w:val="00B96F75"/>
    <w:rsid w:val="00BC4D0C"/>
    <w:rsid w:val="00C21C73"/>
    <w:rsid w:val="00C249E4"/>
    <w:rsid w:val="00C64A75"/>
    <w:rsid w:val="00D43493"/>
    <w:rsid w:val="00DF358C"/>
    <w:rsid w:val="00EB5990"/>
    <w:rsid w:val="00EC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4311B-5F9A-4FBE-99B6-0C1F0ABB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16</cp:revision>
  <cp:lastPrinted>2000-02-29T10:31:00Z</cp:lastPrinted>
  <dcterms:created xsi:type="dcterms:W3CDTF">2020-08-07T00:38:00Z</dcterms:created>
  <dcterms:modified xsi:type="dcterms:W3CDTF">2020-08-11T15:50:00Z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